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72B86E" w14:textId="3074BF73" w:rsidR="00E43657" w:rsidRDefault="00B31FCA" w:rsidP="00E43657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3</w:t>
      </w:r>
      <w:r w:rsidR="00C155FC">
        <w:rPr>
          <w:b/>
          <w:sz w:val="32"/>
          <w:szCs w:val="28"/>
        </w:rPr>
        <w:t>.1 Predictions</w:t>
      </w:r>
      <w:r w:rsidR="00FB4291">
        <w:rPr>
          <w:b/>
          <w:sz w:val="32"/>
          <w:szCs w:val="28"/>
        </w:rPr>
        <w:t xml:space="preserve"> and Planning</w:t>
      </w:r>
      <w:r w:rsidR="00C155FC">
        <w:rPr>
          <w:b/>
          <w:sz w:val="32"/>
          <w:szCs w:val="28"/>
        </w:rPr>
        <w:t xml:space="preserve"> Tool</w:t>
      </w:r>
      <w:r w:rsidR="00E43657" w:rsidRPr="00F50042">
        <w:rPr>
          <w:b/>
          <w:sz w:val="32"/>
          <w:szCs w:val="28"/>
        </w:rPr>
        <w:t xml:space="preserve">: </w:t>
      </w:r>
      <w:r w:rsidR="00FB4291">
        <w:rPr>
          <w:b/>
          <w:sz w:val="32"/>
          <w:szCs w:val="28"/>
        </w:rPr>
        <w:t xml:space="preserve">Investigating </w:t>
      </w:r>
      <w:r>
        <w:rPr>
          <w:b/>
          <w:sz w:val="32"/>
          <w:szCs w:val="28"/>
        </w:rPr>
        <w:t>Soda Water Fizzing</w:t>
      </w:r>
    </w:p>
    <w:p w14:paraId="6481EF69" w14:textId="64C5F880" w:rsidR="00425D8A" w:rsidRDefault="00425D8A" w:rsidP="00B31FCA">
      <w:pPr>
        <w:pStyle w:val="Heading2"/>
      </w:pPr>
      <w:r>
        <w:t>A: Your ideas about what happens when</w:t>
      </w:r>
      <w:r w:rsidR="00817036" w:rsidRPr="00817036">
        <w:rPr>
          <w:i w:val="0"/>
          <w:sz w:val="32"/>
          <w:szCs w:val="28"/>
        </w:rPr>
        <w:t xml:space="preserve"> </w:t>
      </w:r>
      <w:r w:rsidR="00817036" w:rsidRPr="00817036">
        <w:t xml:space="preserve">soda water </w:t>
      </w:r>
      <w:r w:rsidR="00B31FCA">
        <w:t>fizzes</w:t>
      </w:r>
    </w:p>
    <w:p w14:paraId="3B89ABCB" w14:textId="77DD1A8C" w:rsidR="00CC14CB" w:rsidRDefault="00CC14CB" w:rsidP="00CC14CB">
      <w:pPr>
        <w:pStyle w:val="List1"/>
        <w:jc w:val="center"/>
      </w:pPr>
      <w:r w:rsidRPr="005A26DB">
        <w:rPr>
          <w:noProof/>
        </w:rPr>
        <w:drawing>
          <wp:inline distT="0" distB="0" distL="0" distR="0" wp14:anchorId="7850548F" wp14:editId="0E7F5644">
            <wp:extent cx="1606550" cy="1204595"/>
            <wp:effectExtent l="0" t="0" r="0" b="0"/>
            <wp:docPr id="3" name="Picture 3" descr="A cup of soda water fizzing" title="Soda Wa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hannahmiller:Dropbox:2 CTIME2 General:2.2 Curriculum Development:2.2.2 Media and Images:1 From Craig:Graphics/Images:soda0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0" cy="1204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</a:ext>
                    </a:extLst>
                  </pic:spPr>
                </pic:pic>
              </a:graphicData>
            </a:graphic>
          </wp:inline>
        </w:drawing>
      </w:r>
    </w:p>
    <w:p w14:paraId="6BD35ADE" w14:textId="77777777" w:rsidR="00CC14CB" w:rsidRDefault="00CC14CB" w:rsidP="00CC14CB">
      <w:pPr>
        <w:pStyle w:val="List1"/>
        <w:ind w:left="520"/>
      </w:pPr>
      <w:r>
        <w:t>Matter Movement: Draw and label arrows showing your ideas about materials moving into and out of the soda water.</w:t>
      </w:r>
    </w:p>
    <w:p w14:paraId="2651DB94" w14:textId="77777777" w:rsidR="00CC14CB" w:rsidRDefault="00CC14CB" w:rsidP="00CC14CB">
      <w:pPr>
        <w:pStyle w:val="List1"/>
        <w:ind w:left="520"/>
      </w:pPr>
      <w:r>
        <w:t xml:space="preserve">Matter Change: Explain your ideas about chemical changes that are taking place inside the soda water.  Remember: </w:t>
      </w:r>
    </w:p>
    <w:p w14:paraId="2D618A05" w14:textId="77777777" w:rsidR="00CC14CB" w:rsidRDefault="00CC14CB" w:rsidP="00CC14CB">
      <w:pPr>
        <w:pStyle w:val="List1"/>
        <w:ind w:left="520"/>
      </w:pPr>
      <w:r>
        <w:t>•</w:t>
      </w:r>
      <w:r>
        <w:tab/>
        <w:t>Materials that go into the soda water reactants in chemical changes</w:t>
      </w:r>
    </w:p>
    <w:p w14:paraId="263AC9FE" w14:textId="11F89FB6" w:rsidR="00CC14CB" w:rsidRDefault="00CC14CB" w:rsidP="00CC14CB">
      <w:pPr>
        <w:pStyle w:val="List1"/>
        <w:spacing w:after="1500"/>
        <w:ind w:left="518" w:hanging="259"/>
      </w:pPr>
      <w:r>
        <w:t>•</w:t>
      </w:r>
      <w:r>
        <w:tab/>
        <w:t>Materials that come out of the soda water are products of chemical changes</w:t>
      </w:r>
    </w:p>
    <w:p w14:paraId="1190022B" w14:textId="44EA7367" w:rsidR="00B149CB" w:rsidRDefault="00B149CB" w:rsidP="00B149CB">
      <w:pPr>
        <w:pStyle w:val="Heading2"/>
      </w:pPr>
      <w:r>
        <w:t>B. Yo</w:t>
      </w:r>
      <w:r w:rsidR="005B4533">
        <w:t>ur ideas and predictions: U</w:t>
      </w:r>
      <w:r>
        <w:t>sing i</w:t>
      </w:r>
      <w:r w:rsidR="005B4533">
        <w:t xml:space="preserve">nvestigation tools for evidence about “The </w:t>
      </w:r>
      <w:r>
        <w:t>Three Questions</w:t>
      </w:r>
      <w:r w:rsidR="005B4533">
        <w:t>”</w:t>
      </w:r>
      <w:bookmarkStart w:id="0" w:name="_GoBack"/>
      <w:bookmarkEnd w:id="0"/>
    </w:p>
    <w:p w14:paraId="5CAFF367" w14:textId="6F33D1FB" w:rsidR="00B149CB" w:rsidRDefault="00CC14CB" w:rsidP="00CC14CB">
      <w:pPr>
        <w:pStyle w:val="ListParagraph"/>
        <w:ind w:left="1080"/>
      </w:pPr>
      <w:r>
        <w:t xml:space="preserve">In the questions below, describe how can you might use these </w:t>
      </w:r>
      <w:r w:rsidR="00B149CB">
        <w:t xml:space="preserve">tools to detect or measure matter </w:t>
      </w:r>
      <w:r>
        <w:t>and energy movement and changes:</w:t>
      </w:r>
    </w:p>
    <w:p w14:paraId="651990B4" w14:textId="77777777" w:rsidR="00B149CB" w:rsidRDefault="00B149CB" w:rsidP="00CC14CB">
      <w:pPr>
        <w:pStyle w:val="ListParagraph"/>
        <w:numPr>
          <w:ilvl w:val="2"/>
          <w:numId w:val="34"/>
        </w:numPr>
      </w:pPr>
      <w:r>
        <w:t>A digital balance that can measure matter movement by detecting very small changes in mass.</w:t>
      </w:r>
    </w:p>
    <w:p w14:paraId="20D144E0" w14:textId="77777777" w:rsidR="00B149CB" w:rsidRDefault="00B149CB" w:rsidP="00CC14CB">
      <w:pPr>
        <w:pStyle w:val="ListParagraph"/>
        <w:numPr>
          <w:ilvl w:val="2"/>
          <w:numId w:val="34"/>
        </w:numPr>
      </w:pPr>
      <w:r>
        <w:t>BTB that can detect matter change by changing color if there is more carbon dioxide in the air.</w:t>
      </w:r>
    </w:p>
    <w:p w14:paraId="174C060A" w14:textId="4EED0092" w:rsidR="00B149CB" w:rsidRDefault="00B149CB" w:rsidP="00CC14CB">
      <w:pPr>
        <w:pStyle w:val="ListParagraph"/>
        <w:numPr>
          <w:ilvl w:val="2"/>
          <w:numId w:val="34"/>
        </w:numPr>
      </w:pPr>
      <w:r>
        <w:t>Your senses: You can observe what happens before, during, and after the soda water fizzes.</w:t>
      </w:r>
    </w:p>
    <w:p w14:paraId="528FFE6F" w14:textId="77777777" w:rsidR="00CC14CB" w:rsidRDefault="00CC14CB" w:rsidP="00CC14CB">
      <w:pPr>
        <w:pStyle w:val="ListParagraph"/>
        <w:numPr>
          <w:ilvl w:val="0"/>
          <w:numId w:val="0"/>
        </w:numPr>
        <w:ind w:left="1800"/>
      </w:pPr>
    </w:p>
    <w:p w14:paraId="58048F9B" w14:textId="7A6A85F8" w:rsidR="00CC14CB" w:rsidRDefault="00CC14CB" w:rsidP="00CC14CB">
      <w:pPr>
        <w:pStyle w:val="ListParagraph"/>
        <w:numPr>
          <w:ilvl w:val="0"/>
          <w:numId w:val="35"/>
        </w:numPr>
      </w:pPr>
      <w:r w:rsidRPr="00CC14CB">
        <w:t>How will you measure and observe movement of matter?</w:t>
      </w:r>
    </w:p>
    <w:p w14:paraId="5AD6F927" w14:textId="1FC57FA9" w:rsidR="00CC14CB" w:rsidRDefault="00CC14CB" w:rsidP="00CC14CB">
      <w:pPr>
        <w:pStyle w:val="ListParagraph"/>
        <w:numPr>
          <w:ilvl w:val="1"/>
          <w:numId w:val="35"/>
        </w:numPr>
      </w:pPr>
      <w:r>
        <w:t>Which tool(s) will you use?</w:t>
      </w:r>
      <w:r w:rsidR="005B4533">
        <w:t xml:space="preserve"> (circle)</w:t>
      </w:r>
    </w:p>
    <w:p w14:paraId="250A860E" w14:textId="61996339" w:rsidR="005B4533" w:rsidRDefault="005B4533" w:rsidP="005B4533">
      <w:pPr>
        <w:pStyle w:val="ListParagraph"/>
        <w:numPr>
          <w:ilvl w:val="2"/>
          <w:numId w:val="35"/>
        </w:numPr>
      </w:pPr>
      <w:r>
        <w:t>Scale</w:t>
      </w:r>
    </w:p>
    <w:p w14:paraId="61BE6E46" w14:textId="5B505B03" w:rsidR="005B4533" w:rsidRDefault="005B4533" w:rsidP="005B4533">
      <w:pPr>
        <w:pStyle w:val="ListParagraph"/>
        <w:numPr>
          <w:ilvl w:val="2"/>
          <w:numId w:val="35"/>
        </w:numPr>
      </w:pPr>
      <w:r>
        <w:t>BTB</w:t>
      </w:r>
    </w:p>
    <w:p w14:paraId="54805BD8" w14:textId="34C0715C" w:rsidR="005B4533" w:rsidRDefault="005B4533" w:rsidP="005B4533">
      <w:pPr>
        <w:pStyle w:val="ListParagraph"/>
        <w:numPr>
          <w:ilvl w:val="2"/>
          <w:numId w:val="35"/>
        </w:numPr>
      </w:pPr>
      <w:r>
        <w:t>Senses</w:t>
      </w:r>
    </w:p>
    <w:p w14:paraId="08F8F159" w14:textId="52D3269C" w:rsidR="00CC14CB" w:rsidRDefault="00CC14CB" w:rsidP="005B4533">
      <w:pPr>
        <w:pStyle w:val="ListParagraph"/>
        <w:numPr>
          <w:ilvl w:val="1"/>
          <w:numId w:val="35"/>
        </w:numPr>
        <w:spacing w:after="1000"/>
        <w:contextualSpacing w:val="0"/>
      </w:pPr>
      <w:r w:rsidRPr="00CC14CB">
        <w:t>What data will your tool(s) collect and how will the data help answer the question?</w:t>
      </w:r>
    </w:p>
    <w:p w14:paraId="7B140DB4" w14:textId="3AE602E9" w:rsidR="005B4533" w:rsidRDefault="005B4533" w:rsidP="005B4533">
      <w:pPr>
        <w:pStyle w:val="ListParagraph"/>
        <w:numPr>
          <w:ilvl w:val="1"/>
          <w:numId w:val="35"/>
        </w:numPr>
        <w:spacing w:after="1000"/>
        <w:contextualSpacing w:val="0"/>
      </w:pPr>
      <w:r w:rsidRPr="005B4533">
        <w:lastRenderedPageBreak/>
        <w:t>What do you predict will happen?  What will you observe?</w:t>
      </w:r>
    </w:p>
    <w:p w14:paraId="63A26D82" w14:textId="041CAAF4" w:rsidR="00CC14CB" w:rsidRPr="005B4533" w:rsidRDefault="00CC14CB" w:rsidP="00CC14CB">
      <w:pPr>
        <w:pStyle w:val="ListParagraph"/>
        <w:numPr>
          <w:ilvl w:val="0"/>
          <w:numId w:val="35"/>
        </w:numPr>
      </w:pPr>
      <w:r w:rsidRPr="00BF7FD8">
        <w:rPr>
          <w:rFonts w:cs="Arial"/>
        </w:rPr>
        <w:t xml:space="preserve">How will you </w:t>
      </w:r>
      <w:r>
        <w:rPr>
          <w:rFonts w:cs="Arial"/>
        </w:rPr>
        <w:t>detect</w:t>
      </w:r>
      <w:r w:rsidRPr="00BF7FD8">
        <w:rPr>
          <w:rFonts w:cs="Arial"/>
        </w:rPr>
        <w:t xml:space="preserve"> and record </w:t>
      </w:r>
      <w:r w:rsidRPr="00BF7FD8">
        <w:rPr>
          <w:rFonts w:cs="Arial"/>
          <w:u w:val="single"/>
        </w:rPr>
        <w:t>matter changes</w:t>
      </w:r>
      <w:r w:rsidRPr="00BF7FD8">
        <w:rPr>
          <w:rFonts w:cs="Arial"/>
        </w:rPr>
        <w:t>?</w:t>
      </w:r>
    </w:p>
    <w:p w14:paraId="706F73AE" w14:textId="77777777" w:rsidR="005B4533" w:rsidRDefault="005B4533" w:rsidP="005B4533">
      <w:pPr>
        <w:pStyle w:val="ListParagraph"/>
        <w:numPr>
          <w:ilvl w:val="0"/>
          <w:numId w:val="36"/>
        </w:numPr>
      </w:pPr>
      <w:r>
        <w:t>Which tool(s) will you use? (circle)</w:t>
      </w:r>
    </w:p>
    <w:p w14:paraId="7EB5DED5" w14:textId="77777777" w:rsidR="005B4533" w:rsidRDefault="005B4533" w:rsidP="005B4533">
      <w:pPr>
        <w:pStyle w:val="ListParagraph"/>
        <w:numPr>
          <w:ilvl w:val="2"/>
          <w:numId w:val="35"/>
        </w:numPr>
      </w:pPr>
      <w:r>
        <w:t>Scale</w:t>
      </w:r>
    </w:p>
    <w:p w14:paraId="22327E8D" w14:textId="77777777" w:rsidR="005B4533" w:rsidRDefault="005B4533" w:rsidP="005B4533">
      <w:pPr>
        <w:pStyle w:val="ListParagraph"/>
        <w:numPr>
          <w:ilvl w:val="2"/>
          <w:numId w:val="35"/>
        </w:numPr>
      </w:pPr>
      <w:r>
        <w:t>BTB</w:t>
      </w:r>
    </w:p>
    <w:p w14:paraId="062DB3BA" w14:textId="77777777" w:rsidR="005B4533" w:rsidRDefault="005B4533" w:rsidP="005B4533">
      <w:pPr>
        <w:pStyle w:val="ListParagraph"/>
        <w:numPr>
          <w:ilvl w:val="2"/>
          <w:numId w:val="35"/>
        </w:numPr>
      </w:pPr>
      <w:r>
        <w:t>Senses</w:t>
      </w:r>
    </w:p>
    <w:p w14:paraId="2254AB82" w14:textId="77777777" w:rsidR="005B4533" w:rsidRDefault="005B4533" w:rsidP="005B4533">
      <w:pPr>
        <w:pStyle w:val="ListParagraph"/>
        <w:numPr>
          <w:ilvl w:val="0"/>
          <w:numId w:val="36"/>
        </w:numPr>
        <w:spacing w:after="1000"/>
        <w:contextualSpacing w:val="0"/>
      </w:pPr>
      <w:r w:rsidRPr="00CC14CB">
        <w:t>What data will your tool(s) collect and how will the data help answer the question?</w:t>
      </w:r>
    </w:p>
    <w:p w14:paraId="254451E6" w14:textId="77777777" w:rsidR="005B4533" w:rsidRDefault="005B4533" w:rsidP="005B4533">
      <w:pPr>
        <w:pStyle w:val="ListParagraph"/>
        <w:numPr>
          <w:ilvl w:val="0"/>
          <w:numId w:val="36"/>
        </w:numPr>
        <w:spacing w:after="1000"/>
        <w:contextualSpacing w:val="0"/>
      </w:pPr>
      <w:r w:rsidRPr="005B4533">
        <w:t>What do you predict will happen?  What will you observe?</w:t>
      </w:r>
    </w:p>
    <w:p w14:paraId="1A0AC6AC" w14:textId="77777777" w:rsidR="005B4533" w:rsidRDefault="005B4533" w:rsidP="005B4533">
      <w:pPr>
        <w:pStyle w:val="ListParagraph"/>
        <w:numPr>
          <w:ilvl w:val="0"/>
          <w:numId w:val="0"/>
        </w:numPr>
        <w:ind w:left="720"/>
      </w:pPr>
    </w:p>
    <w:p w14:paraId="56B71E5D" w14:textId="77777777" w:rsidR="00B149CB" w:rsidRDefault="00B149CB" w:rsidP="00B149CB">
      <w:pPr>
        <w:pStyle w:val="Heading2"/>
      </w:pPr>
      <w:r>
        <w:t>C. Your plans for the investigation</w:t>
      </w:r>
    </w:p>
    <w:p w14:paraId="771DEF4B" w14:textId="4E3FC181" w:rsidR="009B79AF" w:rsidRPr="009B79AF" w:rsidRDefault="00B149CB" w:rsidP="00BE7DF9">
      <w:pPr>
        <w:rPr>
          <w:color w:val="FF0000"/>
        </w:rPr>
      </w:pPr>
      <w:r>
        <w:t>Use the back of this page or a separate worksheet to draw and explain your ideas about how to set up the investigation and use the tools.</w:t>
      </w:r>
    </w:p>
    <w:sectPr w:rsidR="009B79AF" w:rsidRPr="009B79AF" w:rsidSect="006C0613">
      <w:footerReference w:type="default" r:id="rId10"/>
      <w:headerReference w:type="first" r:id="rId11"/>
      <w:footerReference w:type="first" r:id="rId12"/>
      <w:pgSz w:w="15840" w:h="12240" w:orient="landscape"/>
      <w:pgMar w:top="1152" w:right="720" w:bottom="1152" w:left="72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E2A0B7" w14:textId="77777777" w:rsidR="00B9571C" w:rsidRDefault="00B9571C">
      <w:r>
        <w:separator/>
      </w:r>
    </w:p>
  </w:endnote>
  <w:endnote w:type="continuationSeparator" w:id="0">
    <w:p w14:paraId="4A08F6A7" w14:textId="77777777" w:rsidR="00B9571C" w:rsidRDefault="00B95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FA12CF" w14:textId="62429A69" w:rsidR="00B149CB" w:rsidRPr="006B6225" w:rsidRDefault="00B149CB" w:rsidP="00B149CB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>
      <w:rPr>
        <w:i/>
        <w:color w:val="000000" w:themeColor="text1"/>
        <w:sz w:val="16"/>
        <w:szCs w:val="16"/>
      </w:rPr>
      <w:t xml:space="preserve">Systems and Scale </w:t>
    </w:r>
    <w:r w:rsidRPr="006B6225">
      <w:rPr>
        <w:i/>
        <w:color w:val="000000" w:themeColor="text1"/>
        <w:sz w:val="16"/>
        <w:szCs w:val="16"/>
      </w:rPr>
      <w:t xml:space="preserve">Unit, </w:t>
    </w:r>
    <w:r>
      <w:rPr>
        <w:i/>
        <w:color w:val="000000" w:themeColor="text1"/>
        <w:sz w:val="16"/>
        <w:szCs w:val="16"/>
      </w:rPr>
      <w:t>Activity 3.1</w:t>
    </w:r>
  </w:p>
  <w:p w14:paraId="0B955F65" w14:textId="18C08633" w:rsidR="006A1818" w:rsidRPr="00B149CB" w:rsidRDefault="00B149CB" w:rsidP="00B149CB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6B6225">
      <w:rPr>
        <w:color w:val="000000" w:themeColor="text1"/>
        <w:sz w:val="16"/>
        <w:szCs w:val="16"/>
      </w:rPr>
      <w:fldChar w:fldCharType="begin"/>
    </w:r>
    <w:r w:rsidRPr="006B6225">
      <w:rPr>
        <w:color w:val="000000" w:themeColor="text1"/>
        <w:sz w:val="16"/>
        <w:szCs w:val="16"/>
      </w:rPr>
      <w:instrText xml:space="preserve"> PAGE  \* MERGEFORMAT </w:instrText>
    </w:r>
    <w:r w:rsidRPr="006B6225">
      <w:rPr>
        <w:color w:val="000000" w:themeColor="text1"/>
        <w:sz w:val="16"/>
        <w:szCs w:val="16"/>
      </w:rPr>
      <w:fldChar w:fldCharType="separate"/>
    </w:r>
    <w:r w:rsidR="005B4533">
      <w:rPr>
        <w:noProof/>
        <w:color w:val="000000" w:themeColor="text1"/>
        <w:sz w:val="16"/>
        <w:szCs w:val="16"/>
      </w:rPr>
      <w:t>2</w:t>
    </w:r>
    <w:r w:rsidRPr="006B6225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48D1C1" w14:textId="60BA8000" w:rsidR="00A34654" w:rsidRDefault="00A34654" w:rsidP="005B4533">
    <w:pPr>
      <w:tabs>
        <w:tab w:val="center" w:pos="4320"/>
        <w:tab w:val="right" w:pos="8640"/>
      </w:tabs>
      <w:spacing w:after="0"/>
      <w:ind w:firstLine="720"/>
      <w:jc w:val="right"/>
      <w:rPr>
        <w:i/>
        <w:sz w:val="16"/>
        <w:szCs w:val="16"/>
      </w:rPr>
    </w:pPr>
    <w:r>
      <w:rPr>
        <w:noProof/>
      </w:rPr>
      <w:drawing>
        <wp:inline distT="0" distB="0" distL="0" distR="0" wp14:anchorId="5B7B97B7" wp14:editId="4EA66697">
          <wp:extent cx="1596390" cy="361950"/>
          <wp:effectExtent l="0" t="0" r="3810" b="0"/>
          <wp:docPr id="1" name="Picture 1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i/>
        <w:sz w:val="16"/>
        <w:szCs w:val="16"/>
      </w:rPr>
      <w:t xml:space="preserve">Systems and Scale Unit, Activity </w:t>
    </w:r>
    <w:r w:rsidR="0049777C">
      <w:rPr>
        <w:i/>
        <w:sz w:val="16"/>
        <w:szCs w:val="16"/>
      </w:rPr>
      <w:t>3</w:t>
    </w:r>
    <w:r>
      <w:rPr>
        <w:i/>
        <w:sz w:val="16"/>
        <w:szCs w:val="16"/>
      </w:rPr>
      <w:t>.1</w:t>
    </w:r>
  </w:p>
  <w:p w14:paraId="21A3AC5C" w14:textId="1F0F1462" w:rsidR="00A34654" w:rsidRDefault="00A34654" w:rsidP="00A34654">
    <w:pPr>
      <w:tabs>
        <w:tab w:val="center" w:pos="4320"/>
        <w:tab w:val="right" w:pos="8640"/>
      </w:tabs>
      <w:spacing w:after="0"/>
      <w:jc w:val="right"/>
      <w:rPr>
        <w:i/>
        <w:sz w:val="16"/>
        <w:szCs w:val="16"/>
      </w:rPr>
    </w:pPr>
    <w:r>
      <w:rPr>
        <w:i/>
        <w:sz w:val="16"/>
        <w:szCs w:val="16"/>
      </w:rPr>
      <w:t>Carbon: Transformations in Matter and Energy 201</w:t>
    </w:r>
    <w:r w:rsidR="00D76F21">
      <w:rPr>
        <w:i/>
        <w:sz w:val="16"/>
        <w:szCs w:val="16"/>
      </w:rPr>
      <w:t>9</w:t>
    </w:r>
  </w:p>
  <w:p w14:paraId="6EA2AE62" w14:textId="24EBA0E2" w:rsidR="006A1818" w:rsidRPr="009750FD" w:rsidRDefault="00A34654" w:rsidP="0099445C">
    <w:pPr>
      <w:tabs>
        <w:tab w:val="left" w:pos="8160"/>
      </w:tabs>
      <w:jc w:val="right"/>
      <w:rPr>
        <w:color w:val="FF0000"/>
      </w:rPr>
    </w:pPr>
    <w:r>
      <w:rPr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E7006E" w14:textId="77777777" w:rsidR="00B9571C" w:rsidRDefault="00B9571C">
      <w:r>
        <w:separator/>
      </w:r>
    </w:p>
  </w:footnote>
  <w:footnote w:type="continuationSeparator" w:id="0">
    <w:p w14:paraId="1B63DE1A" w14:textId="77777777" w:rsidR="00B9571C" w:rsidRDefault="00B957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E2A6D5" w14:textId="77777777" w:rsidR="00740D36" w:rsidRDefault="000F629B">
    <w:pPr>
      <w:pStyle w:val="Header"/>
    </w:pPr>
    <w:r>
      <w:t>Name: _____________________________________________</w:t>
    </w:r>
    <w:r>
      <w:ptab w:relativeTo="margin" w:alignment="center" w:leader="none"/>
    </w:r>
    <w:r>
      <w:t xml:space="preserve">  Class: ___________________________________________</w:t>
    </w:r>
    <w:r>
      <w:ptab w:relativeTo="margin" w:alignment="right" w:leader="none"/>
    </w:r>
    <w:r>
      <w:t>Date: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F568B9"/>
    <w:multiLevelType w:val="hybridMultilevel"/>
    <w:tmpl w:val="FCF883E6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1C71941"/>
    <w:multiLevelType w:val="hybridMultilevel"/>
    <w:tmpl w:val="EE468FDA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844570"/>
    <w:multiLevelType w:val="hybridMultilevel"/>
    <w:tmpl w:val="5C825602"/>
    <w:lvl w:ilvl="0" w:tplc="C592FF9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1B1E66"/>
    <w:multiLevelType w:val="hybridMultilevel"/>
    <w:tmpl w:val="DCF2B53E"/>
    <w:lvl w:ilvl="0" w:tplc="C592FF9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F531B56"/>
    <w:multiLevelType w:val="hybridMultilevel"/>
    <w:tmpl w:val="D544099C"/>
    <w:lvl w:ilvl="0" w:tplc="F93ABC0A">
      <w:start w:val="1"/>
      <w:numFmt w:val="bullet"/>
      <w:lvlText w:val=""/>
      <w:lvlJc w:val="left"/>
      <w:pPr>
        <w:ind w:left="72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9062286"/>
    <w:multiLevelType w:val="hybridMultilevel"/>
    <w:tmpl w:val="4288D81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65C22B6"/>
    <w:multiLevelType w:val="hybridMultilevel"/>
    <w:tmpl w:val="CA70A46E"/>
    <w:lvl w:ilvl="0" w:tplc="D89EDF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2BF4C42"/>
    <w:multiLevelType w:val="hybridMultilevel"/>
    <w:tmpl w:val="5AC47F7A"/>
    <w:lvl w:ilvl="0" w:tplc="CC0A51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3E391B"/>
    <w:multiLevelType w:val="hybridMultilevel"/>
    <w:tmpl w:val="1E108C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8FA616E"/>
    <w:multiLevelType w:val="hybridMultilevel"/>
    <w:tmpl w:val="C25E0F66"/>
    <w:lvl w:ilvl="0" w:tplc="F06265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BA1166F"/>
    <w:multiLevelType w:val="hybridMultilevel"/>
    <w:tmpl w:val="B1548FF8"/>
    <w:lvl w:ilvl="0" w:tplc="E168DD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FFB16BC"/>
    <w:multiLevelType w:val="hybridMultilevel"/>
    <w:tmpl w:val="ED7C3F0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5"/>
  </w:num>
  <w:num w:numId="3">
    <w:abstractNumId w:val="0"/>
  </w:num>
  <w:num w:numId="4">
    <w:abstractNumId w:val="6"/>
  </w:num>
  <w:num w:numId="5">
    <w:abstractNumId w:val="16"/>
  </w:num>
  <w:num w:numId="6">
    <w:abstractNumId w:val="22"/>
  </w:num>
  <w:num w:numId="7">
    <w:abstractNumId w:val="31"/>
  </w:num>
  <w:num w:numId="8">
    <w:abstractNumId w:val="26"/>
  </w:num>
  <w:num w:numId="9">
    <w:abstractNumId w:val="3"/>
  </w:num>
  <w:num w:numId="10">
    <w:abstractNumId w:val="8"/>
  </w:num>
  <w:num w:numId="11">
    <w:abstractNumId w:val="21"/>
  </w:num>
  <w:num w:numId="12">
    <w:abstractNumId w:val="15"/>
  </w:num>
  <w:num w:numId="13">
    <w:abstractNumId w:val="1"/>
  </w:num>
  <w:num w:numId="14">
    <w:abstractNumId w:val="18"/>
  </w:num>
  <w:num w:numId="15">
    <w:abstractNumId w:val="33"/>
  </w:num>
  <w:num w:numId="16">
    <w:abstractNumId w:val="20"/>
  </w:num>
  <w:num w:numId="17">
    <w:abstractNumId w:val="4"/>
  </w:num>
  <w:num w:numId="18">
    <w:abstractNumId w:val="11"/>
  </w:num>
  <w:num w:numId="19">
    <w:abstractNumId w:val="23"/>
  </w:num>
  <w:num w:numId="20">
    <w:abstractNumId w:val="24"/>
  </w:num>
  <w:num w:numId="21">
    <w:abstractNumId w:val="10"/>
  </w:num>
  <w:num w:numId="22">
    <w:abstractNumId w:val="28"/>
  </w:num>
  <w:num w:numId="23">
    <w:abstractNumId w:val="28"/>
  </w:num>
  <w:num w:numId="24">
    <w:abstractNumId w:val="17"/>
  </w:num>
  <w:num w:numId="25">
    <w:abstractNumId w:val="27"/>
  </w:num>
  <w:num w:numId="26">
    <w:abstractNumId w:val="32"/>
  </w:num>
  <w:num w:numId="27">
    <w:abstractNumId w:val="30"/>
  </w:num>
  <w:num w:numId="28">
    <w:abstractNumId w:val="19"/>
  </w:num>
  <w:num w:numId="29">
    <w:abstractNumId w:val="5"/>
  </w:num>
  <w:num w:numId="30">
    <w:abstractNumId w:val="12"/>
  </w:num>
  <w:num w:numId="31">
    <w:abstractNumId w:val="2"/>
  </w:num>
  <w:num w:numId="32">
    <w:abstractNumId w:val="29"/>
  </w:num>
  <w:num w:numId="33">
    <w:abstractNumId w:val="7"/>
  </w:num>
  <w:num w:numId="34">
    <w:abstractNumId w:val="9"/>
  </w:num>
  <w:num w:numId="35">
    <w:abstractNumId w:val="34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616"/>
    <w:rsid w:val="000002C8"/>
    <w:rsid w:val="000035F6"/>
    <w:rsid w:val="000076C1"/>
    <w:rsid w:val="00014FC9"/>
    <w:rsid w:val="00047495"/>
    <w:rsid w:val="00053EDE"/>
    <w:rsid w:val="00064F8F"/>
    <w:rsid w:val="00077D5C"/>
    <w:rsid w:val="000B2517"/>
    <w:rsid w:val="000C1348"/>
    <w:rsid w:val="000C42BE"/>
    <w:rsid w:val="000F001B"/>
    <w:rsid w:val="000F629B"/>
    <w:rsid w:val="0010365E"/>
    <w:rsid w:val="00107B47"/>
    <w:rsid w:val="00135C69"/>
    <w:rsid w:val="001401F3"/>
    <w:rsid w:val="00155E6D"/>
    <w:rsid w:val="00171E36"/>
    <w:rsid w:val="00175B8E"/>
    <w:rsid w:val="00184C6A"/>
    <w:rsid w:val="001A4322"/>
    <w:rsid w:val="001B66EF"/>
    <w:rsid w:val="002065C8"/>
    <w:rsid w:val="00223939"/>
    <w:rsid w:val="0023266B"/>
    <w:rsid w:val="00243A65"/>
    <w:rsid w:val="002F7FA4"/>
    <w:rsid w:val="003019B8"/>
    <w:rsid w:val="00333FEC"/>
    <w:rsid w:val="003710AB"/>
    <w:rsid w:val="00383413"/>
    <w:rsid w:val="003B3A16"/>
    <w:rsid w:val="00401594"/>
    <w:rsid w:val="00412076"/>
    <w:rsid w:val="0042052C"/>
    <w:rsid w:val="00425D8A"/>
    <w:rsid w:val="00430784"/>
    <w:rsid w:val="00453707"/>
    <w:rsid w:val="004647EE"/>
    <w:rsid w:val="00470684"/>
    <w:rsid w:val="0049777C"/>
    <w:rsid w:val="004A79F7"/>
    <w:rsid w:val="00513855"/>
    <w:rsid w:val="00517C4A"/>
    <w:rsid w:val="00545934"/>
    <w:rsid w:val="005752A5"/>
    <w:rsid w:val="00596E29"/>
    <w:rsid w:val="005A4B29"/>
    <w:rsid w:val="005B4533"/>
    <w:rsid w:val="005F3CB8"/>
    <w:rsid w:val="00612F91"/>
    <w:rsid w:val="0061653B"/>
    <w:rsid w:val="00692D1F"/>
    <w:rsid w:val="006A1818"/>
    <w:rsid w:val="006C0613"/>
    <w:rsid w:val="006D5F81"/>
    <w:rsid w:val="006F1707"/>
    <w:rsid w:val="006F4A11"/>
    <w:rsid w:val="007041F3"/>
    <w:rsid w:val="00705BFF"/>
    <w:rsid w:val="00732FC6"/>
    <w:rsid w:val="00736FA8"/>
    <w:rsid w:val="00740D36"/>
    <w:rsid w:val="007422D2"/>
    <w:rsid w:val="00790720"/>
    <w:rsid w:val="007926A8"/>
    <w:rsid w:val="007B0820"/>
    <w:rsid w:val="007D71BC"/>
    <w:rsid w:val="007E1A1A"/>
    <w:rsid w:val="00817036"/>
    <w:rsid w:val="00832616"/>
    <w:rsid w:val="008423F7"/>
    <w:rsid w:val="0084398B"/>
    <w:rsid w:val="008A79A4"/>
    <w:rsid w:val="008C1C0E"/>
    <w:rsid w:val="008D2D83"/>
    <w:rsid w:val="008E016E"/>
    <w:rsid w:val="00903E66"/>
    <w:rsid w:val="009240ED"/>
    <w:rsid w:val="00924C28"/>
    <w:rsid w:val="00944E8B"/>
    <w:rsid w:val="00972FA0"/>
    <w:rsid w:val="009750FD"/>
    <w:rsid w:val="0099445C"/>
    <w:rsid w:val="009B79AF"/>
    <w:rsid w:val="00A00DAC"/>
    <w:rsid w:val="00A017BF"/>
    <w:rsid w:val="00A05FB7"/>
    <w:rsid w:val="00A07CA2"/>
    <w:rsid w:val="00A34654"/>
    <w:rsid w:val="00A3798B"/>
    <w:rsid w:val="00A40110"/>
    <w:rsid w:val="00A66EB3"/>
    <w:rsid w:val="00AB3259"/>
    <w:rsid w:val="00AC316E"/>
    <w:rsid w:val="00AF0F69"/>
    <w:rsid w:val="00B149CB"/>
    <w:rsid w:val="00B31FCA"/>
    <w:rsid w:val="00B42CDD"/>
    <w:rsid w:val="00B52A6F"/>
    <w:rsid w:val="00B64772"/>
    <w:rsid w:val="00B739C2"/>
    <w:rsid w:val="00B74B53"/>
    <w:rsid w:val="00B9571C"/>
    <w:rsid w:val="00BB67BB"/>
    <w:rsid w:val="00BD01E4"/>
    <w:rsid w:val="00BD5E53"/>
    <w:rsid w:val="00BE7DF9"/>
    <w:rsid w:val="00C0244A"/>
    <w:rsid w:val="00C15330"/>
    <w:rsid w:val="00C155FC"/>
    <w:rsid w:val="00C22090"/>
    <w:rsid w:val="00C32EE7"/>
    <w:rsid w:val="00C45D67"/>
    <w:rsid w:val="00C5147E"/>
    <w:rsid w:val="00C57B47"/>
    <w:rsid w:val="00C60580"/>
    <w:rsid w:val="00C82108"/>
    <w:rsid w:val="00CA47D3"/>
    <w:rsid w:val="00CC14CB"/>
    <w:rsid w:val="00CC368B"/>
    <w:rsid w:val="00D1538B"/>
    <w:rsid w:val="00D36BE6"/>
    <w:rsid w:val="00D46F17"/>
    <w:rsid w:val="00D559E2"/>
    <w:rsid w:val="00D76F21"/>
    <w:rsid w:val="00D80729"/>
    <w:rsid w:val="00D84B35"/>
    <w:rsid w:val="00DB7C54"/>
    <w:rsid w:val="00DC760D"/>
    <w:rsid w:val="00DD04A3"/>
    <w:rsid w:val="00E116EA"/>
    <w:rsid w:val="00E336B8"/>
    <w:rsid w:val="00E43657"/>
    <w:rsid w:val="00E529CE"/>
    <w:rsid w:val="00E61F11"/>
    <w:rsid w:val="00E70A31"/>
    <w:rsid w:val="00E90AEC"/>
    <w:rsid w:val="00EA301F"/>
    <w:rsid w:val="00EF7CA2"/>
    <w:rsid w:val="00F07702"/>
    <w:rsid w:val="00F13ACF"/>
    <w:rsid w:val="00F17224"/>
    <w:rsid w:val="00F41ACB"/>
    <w:rsid w:val="00F50042"/>
    <w:rsid w:val="00F70744"/>
    <w:rsid w:val="00F70C67"/>
    <w:rsid w:val="00FA1BC8"/>
    <w:rsid w:val="00FB4291"/>
    <w:rsid w:val="00FC5C3E"/>
    <w:rsid w:val="00FD1905"/>
    <w:rsid w:val="00FD2838"/>
    <w:rsid w:val="00FE6B9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F87B9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F0770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770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E1A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1A1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1A1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A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A1A"/>
    <w:rPr>
      <w:rFonts w:ascii="Arial" w:hAnsi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F0770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770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E1A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1A1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1A1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A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A1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5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k\Documents\Custom%20Office%20Templates\Carbon%20TIME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E9166-D005-40AF-8764-1DB1489EF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Carbon TIME Template</Template>
  <TotalTime>88</TotalTime>
  <Pages>2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MSU</Company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Nick Verbanic</dc:creator>
  <cp:lastModifiedBy>Maria Bunn</cp:lastModifiedBy>
  <cp:revision>19</cp:revision>
  <dcterms:created xsi:type="dcterms:W3CDTF">2017-08-15T15:18:00Z</dcterms:created>
  <dcterms:modified xsi:type="dcterms:W3CDTF">2019-08-13T19:37:00Z</dcterms:modified>
</cp:coreProperties>
</file>